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背   影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纪雨婕</w:t>
      </w:r>
    </w:p>
    <w:p>
      <w:pPr>
        <w:spacing w:line="360" w:lineRule="auto"/>
        <w:ind w:firstLine="688" w:firstLineChars="246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2020年的春节非常特殊，新冠病毒如同阴霾笼罩着城市与乡村。原本车水马龙的街市，人来人往的村道变得冷冷清清。病毒阻隔了人与人之间的交往。社区、村庄的各个路口设置了一个个卡口，党员、干部、志愿者站岗、巡逻、检查、劝导......我村虽地处偏僻，但病毒无孔不入，也不是世外桃源，面对疫情，也得严防死守。党员、村干部、志愿者、普通村民，一个个模范人物，一个个生动故事，让人动容，让人铭记，而令我礼赞的是村长那最美的背影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元宵节过后，无聊的我，看到村里很多人去当疫情防控的志愿者，于是，我也萌生了此念头。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 xml:space="preserve">    当志愿者须村长同意，因此，早饭后我就约姐姐去找村长。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我和姐姐疾步来到村东面路口，只见一位背对着我们的老人，站在路中间。他左手戴着红袖章，右手拿着一面小红旗，见外地行人、车子来了，就举起小红旗示意停下，然后忙着走上前，测量人员的体温，询问从哪里来，到我们村有什么事。有一个驾驶员说：“我们是来姑姑家做客的。”这时，他略微弯着腰，劝导驾驶员说：“现在，在这疫情严峻、严防死守的当口，还不能走亲访友，俗话说：‘不怕一万，只怕万一’，你说是吧。”听了他如是说，驾驶员立马掉转了车头，开回家去了。等他转过身来，我轻轻地说：“这不是村长吗？”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 xml:space="preserve">    见他略微空了一点，我们便走到他跟前，说明我们的来意。村长微笑着，点点头，让我们俩中午去他家填写表格。我和姐兴奋得像两只小鸟“飞”回家了。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 xml:space="preserve">    吃了午饭，我们就去村长家。这时，村长坐在一条小板凳上，戴着老花眼镜，准备给我们填写表格，他不时还用手机查查有些内容的填写说明，低下头去看手机内容时，眼镜都快碰到手机屏幕了。表格填好了，村长站起身对我们说：“你们从现在开始，就是我们村最小的疫情防控志愿者了！”我和姐姐弯下腰说：“谢谢村长爷爷！我们一定能做好志愿服务的，请村长爷爷放心！”我们告别村长，一蹦一跳地走在回家的路上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 xml:space="preserve">    灿烂的阳光照在脸上，暖洋洋的。我们看见村长从后面走来，匆匆地往另一条路走去。这时，我和姐停下脚步，望着村长渐行渐远的背影，仔细打量了一番：他上身外面穿一件有一点褪色的蓝色中山装，左手臂戴着“安全巡防”的红色袖章，下身穿一条黑色裤子，背有点驼，但步子迈得沉稳快速。看到老村长为村民的安康，这样步履匆匆，东奔西跑，我的内心充满了感动，心里想：这真是一个埋头苦干有责任心有担当的好村长啊！</w:t>
      </w:r>
    </w:p>
    <w:p>
      <w:pPr>
        <w:spacing w:line="360" w:lineRule="auto"/>
        <w:ind w:firstLine="645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我们沿着刚才村长走的那条路，很快到了南面的卡口。村长见我们来了，忙给我们披上志愿者的红褂子，让我跟他一道检查过往行人和车辆，为居家老人送菜送米。我总想当面劝劝村长别太累，可看到最多的仍是村长忙碌的背影。行人车辆被拦下检查或不允许通行，总有些人不理解，发几句牢骚，甚至骂几句，都在所难免。每当此时，村长总是走上去和颜悦色地跟他们解释，耐心劝导，使他们心服口服，积极配合防疫工作。每当从背影中看到一个个矛盾的化解，一次次成功的宣传，更激起了我对老村长的敬佩之情，觉得村长既讲原则，又善解人意，很会做思想工作。</w:t>
      </w:r>
    </w:p>
    <w:p>
      <w:pPr>
        <w:spacing w:line="360" w:lineRule="auto"/>
        <w:ind w:firstLine="645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下午三个小时的志愿服务完成了，我们就回家休息了。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 xml:space="preserve">    吃了晚饭，一直闷在家里的奶奶想出去走走，散散心。于是，我陪着奶奶走在村道上。走着走着，我们走向了一个离家最近的卡口。我从大老远就隐隐约约看见了火光，是值班的志愿者们生了火炉吧？这么冷的天，晚上没有火烤，是忍受不了的。走近些，我看到三位身披红褂子的防控志愿者，还有......还有村长！我感到惊讶：因为这个卡口一般由其他志愿者守着，今晚村长怎么会在这里？我问道：“村长爷爷，您怎么在这里？” 村长随口道：“我是来凑热闹的！”“今晚你们睡在这里吗？没有床怎么睡？”我又问。村长没有回答。忽然一阵大风吹来，吹得我和奶奶瑟瑟发抖，旁边的几棵小树被风吹得激动起来，树叶与树叶相互碰撞着，沙沙作响，路上的尘土也兴高采烈似的漫天飞舞。奶奶转过头来，对我说：“宁宁，我们回家吧，这儿多冷啊！”是呀，这里这么冷！老村长他们怎么受得了啊？我陪着奶奶往回走，不时还回过头看看这个卡口。这时，我偶然一回头，看见了一个背影——他头戴一顶棉帽，身穿一件旧羽绒服，站在大棚外，挺直腰屹立于风寒黑夜中。“他是谁？是村长吗？嗯，肯定是老村长！”他白天黑夜地连着值班不累吗？在夜色中，在暗淡的灯光中，他的身影虽然有些模糊，但小小年纪的我也能感受到村长的担忧与他的责任。他担忧村民的安危，他身为一村之长，防控责任重如山，不敢有丝毫的懈怠；为了党，为了村民，为了一方平安，他要尽心尽力，夜以继日地把好严防死守的关口……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 xml:space="preserve">    夜色渐浓，我们离卡口越来越远，越来越远……村长的背影也越来越小，越来越小......此时，感动的泪水充盈我的眼眶，情不自禁地流淌下来……顿觉村长的背影在我的大脑愈发地清晰，村长的形象在我心中愈发地高大。因为这村长的背影、村长的形象透视出一群最基层村干部的责任与使命担当，折射出中国人民众志成城抗击疫情的钢铁般的意志与必胜的信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7113"/>
    <w:rsid w:val="000A5B74"/>
    <w:rsid w:val="000B2794"/>
    <w:rsid w:val="000F08F2"/>
    <w:rsid w:val="00122669"/>
    <w:rsid w:val="00156F78"/>
    <w:rsid w:val="00160283"/>
    <w:rsid w:val="00164563"/>
    <w:rsid w:val="0018491D"/>
    <w:rsid w:val="001E69AB"/>
    <w:rsid w:val="00226E9B"/>
    <w:rsid w:val="00230468"/>
    <w:rsid w:val="00271986"/>
    <w:rsid w:val="002F4BE7"/>
    <w:rsid w:val="00366C34"/>
    <w:rsid w:val="003A1C5C"/>
    <w:rsid w:val="003B439B"/>
    <w:rsid w:val="004579FE"/>
    <w:rsid w:val="004F7113"/>
    <w:rsid w:val="005337F9"/>
    <w:rsid w:val="00567A9B"/>
    <w:rsid w:val="005A6D4B"/>
    <w:rsid w:val="005B5141"/>
    <w:rsid w:val="005D1106"/>
    <w:rsid w:val="005E01D2"/>
    <w:rsid w:val="00637B41"/>
    <w:rsid w:val="006D53DA"/>
    <w:rsid w:val="006F510E"/>
    <w:rsid w:val="00703554"/>
    <w:rsid w:val="0072496A"/>
    <w:rsid w:val="00736DD5"/>
    <w:rsid w:val="00770075"/>
    <w:rsid w:val="007B46A3"/>
    <w:rsid w:val="007C4313"/>
    <w:rsid w:val="007C4C9C"/>
    <w:rsid w:val="00812A7A"/>
    <w:rsid w:val="00816758"/>
    <w:rsid w:val="008B4B89"/>
    <w:rsid w:val="008C5DF7"/>
    <w:rsid w:val="00901346"/>
    <w:rsid w:val="0090704C"/>
    <w:rsid w:val="009215A8"/>
    <w:rsid w:val="00936E02"/>
    <w:rsid w:val="00963442"/>
    <w:rsid w:val="0097209B"/>
    <w:rsid w:val="00981129"/>
    <w:rsid w:val="009D4528"/>
    <w:rsid w:val="00A06EB7"/>
    <w:rsid w:val="00A2002C"/>
    <w:rsid w:val="00A71216"/>
    <w:rsid w:val="00A778D6"/>
    <w:rsid w:val="00AE6680"/>
    <w:rsid w:val="00B14584"/>
    <w:rsid w:val="00BD064C"/>
    <w:rsid w:val="00C24DE0"/>
    <w:rsid w:val="00E04A8C"/>
    <w:rsid w:val="00E32E4B"/>
    <w:rsid w:val="00E62255"/>
    <w:rsid w:val="00E90017"/>
    <w:rsid w:val="00EB39CA"/>
    <w:rsid w:val="00EE5781"/>
    <w:rsid w:val="00EE5F4C"/>
    <w:rsid w:val="00F227D5"/>
    <w:rsid w:val="00F56C1D"/>
    <w:rsid w:val="00FA691D"/>
    <w:rsid w:val="00FB2B00"/>
    <w:rsid w:val="00FD05DF"/>
    <w:rsid w:val="00FD7471"/>
    <w:rsid w:val="00FE2084"/>
    <w:rsid w:val="057307F0"/>
    <w:rsid w:val="36EF7C73"/>
    <w:rsid w:val="50F1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4</Pages>
  <Words>309</Words>
  <Characters>1765</Characters>
  <Lines>0</Lines>
  <Paragraphs>0</Paragraphs>
  <TotalTime>325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2020-09-08T12:12:00Z</dcterms:created>
  <dc:creator>lenovoPCM</dc:creator>
  <cp:lastModifiedBy>Administrator</cp:lastModifiedBy>
  <dcterms:modified xsi:type="dcterms:W3CDTF">2020-10-21T06:31:54Z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